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Doncaster East and the Isle of Axholme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Doncaster East and the Isle of Axholme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Doncaster East and the Isle of Axholme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Doncaster East and the Isle of Axholme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Doncaster East and the Isle of Axholme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Doncaster East and the Isle of Axholme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55.0% </w:t>
      </w:r>
      <w:r w:rsidRPr="004747BF">
        <w:rPr>
          <w:rFonts w:ascii="Libre Franklin Light" w:eastAsia="Times New Roman" w:hAnsi="Libre Franklin Light" w:cs="Calibri Light"/>
        </w:rPr>
        <w:t xml:space="preserve">of those respondents classified as PGSI 8+ in Doncaster East and the Isle of Axholme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Doncaster East and the Isle of Axholme is estimated to be </w:t>
      </w:r>
      <w:r w:rsidRPr="00773DF7">
        <w:rPr>
          <w:rFonts w:ascii="Libre Franklin Light" w:eastAsia="Times New Roman" w:hAnsi="Libre Franklin Light" w:cs="Calibri Light"/>
          <w:b/>
          <w:bCs/>
          <w:color w:val="C45911" w:themeColor="accent2" w:themeShade="BF"/>
        </w:rPr>
        <w:t xml:space="preserve">£1,085,470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Doncaster East and the Isle of Axholme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Doncaster East and the Isle of Axholme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Doncaster East and the Isle of Axholme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Doncaster East and the Isle of Axholme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oncaster East and the Isle of Axholm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Doncaster East and the Isle of Axholme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oncaster East and the Isle of Axholm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Doncaster East and the Isle of Axholme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Doncaster East and the Isle of Axholme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oncaster East and the Isle of Axholm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Doncaster East and the Isle of Axholme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Doncaster East and the Isle of Axholme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Doncaster East and the Isle of Axholme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Doncaster East and the Isle of Axholme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Doncaster East and the Isle of Axholme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Doncaster East and the Isle of Axholme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£1,085,470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Doncaster East and the Isle of Axholme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£17,681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£365,643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£26,193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£7,367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£13,506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£655,080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£1,085,470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Doncaster East and the Isle of Axholme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Doncaster East and the Isle of Axholme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Doncaster East and the Isle of Axholme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Doncaster East and the Isle of Axholme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Doncaster East and the Isle of Axholme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Doncaster East and the Isle of Axholme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Doncaster East and the Isle of Axholme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Doncaster East and the Isle of Axholme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Doncaster East and the Isle of Axholme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Doncaster East and the Isle of Axholme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Doncaster East and the Isle of Axholme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Doncaster East and the Isle of Axholme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207B891-4339-4648-91B2-290BC11CC85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